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32" w:rsidRPr="00F760FB" w:rsidRDefault="00AB6032" w:rsidP="00AB6032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434431727"/>
      <w:bookmarkStart w:id="1" w:name="_Toc516575109"/>
      <w:r>
        <w:rPr>
          <w:rFonts w:cs="Arial"/>
        </w:rPr>
        <w:t xml:space="preserve">Bijlage </w:t>
      </w:r>
      <w:r>
        <w:rPr>
          <w:rFonts w:cs="Arial"/>
        </w:rPr>
        <w:tab/>
        <w:t>8AD</w:t>
      </w:r>
      <w:r>
        <w:rPr>
          <w:rFonts w:cs="Arial"/>
        </w:rPr>
        <w:tab/>
      </w:r>
      <w:bookmarkStart w:id="2" w:name="_GoBack"/>
      <w:bookmarkEnd w:id="2"/>
      <w:r w:rsidRPr="00F760FB">
        <w:rPr>
          <w:rFonts w:cs="Arial"/>
        </w:rPr>
        <w:t>Formulier nota van inlichtingen</w:t>
      </w:r>
      <w:bookmarkEnd w:id="0"/>
      <w:bookmarkEnd w:id="1"/>
    </w:p>
    <w:p w:rsidR="00AB6032" w:rsidRPr="00303AB8" w:rsidRDefault="00AB6032" w:rsidP="00AB6032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TenderNed,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:rsidR="00AB6032" w:rsidRPr="00303AB8" w:rsidRDefault="00AB6032" w:rsidP="00AB6032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844"/>
        <w:gridCol w:w="5719"/>
      </w:tblGrid>
      <w:tr w:rsidR="00AB6032" w:rsidRPr="00303AB8" w:rsidTr="004203A8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B6032" w:rsidRPr="00303AB8" w:rsidRDefault="00AB6032" w:rsidP="004203A8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B6032" w:rsidRPr="00303AB8" w:rsidRDefault="00AB6032" w:rsidP="004203A8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B6032" w:rsidRPr="00303AB8" w:rsidRDefault="00AB6032" w:rsidP="004203A8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AB6032" w:rsidRPr="00303AB8" w:rsidTr="004203A8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:rsidR="00AB6032" w:rsidRPr="00303AB8" w:rsidRDefault="00AB6032" w:rsidP="00AB6032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</w:tr>
      <w:tr w:rsidR="00AB6032" w:rsidRPr="00303AB8" w:rsidTr="004203A8">
        <w:tc>
          <w:tcPr>
            <w:tcW w:w="553" w:type="pct"/>
            <w:shd w:val="clear" w:color="auto" w:fill="auto"/>
          </w:tcPr>
          <w:p w:rsidR="00AB6032" w:rsidRPr="00303AB8" w:rsidRDefault="00AB6032" w:rsidP="00AB6032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</w:tr>
      <w:tr w:rsidR="00AB6032" w:rsidRPr="00303AB8" w:rsidTr="004203A8">
        <w:tc>
          <w:tcPr>
            <w:tcW w:w="553" w:type="pct"/>
            <w:shd w:val="clear" w:color="auto" w:fill="auto"/>
          </w:tcPr>
          <w:p w:rsidR="00AB6032" w:rsidRPr="00303AB8" w:rsidRDefault="00AB6032" w:rsidP="00AB6032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</w:tr>
      <w:tr w:rsidR="00AB6032" w:rsidRPr="00303AB8" w:rsidTr="004203A8">
        <w:tc>
          <w:tcPr>
            <w:tcW w:w="553" w:type="pct"/>
            <w:shd w:val="clear" w:color="auto" w:fill="auto"/>
          </w:tcPr>
          <w:p w:rsidR="00AB6032" w:rsidRPr="00303AB8" w:rsidRDefault="00AB6032" w:rsidP="00AB6032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</w:tr>
      <w:tr w:rsidR="00AB6032" w:rsidRPr="00303AB8" w:rsidTr="004203A8">
        <w:tc>
          <w:tcPr>
            <w:tcW w:w="553" w:type="pct"/>
            <w:shd w:val="clear" w:color="auto" w:fill="auto"/>
          </w:tcPr>
          <w:p w:rsidR="00AB6032" w:rsidRPr="00303AB8" w:rsidRDefault="00AB6032" w:rsidP="00AB6032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</w:tr>
      <w:tr w:rsidR="00AB6032" w:rsidRPr="00303AB8" w:rsidTr="004203A8">
        <w:tc>
          <w:tcPr>
            <w:tcW w:w="553" w:type="pct"/>
            <w:shd w:val="clear" w:color="auto" w:fill="auto"/>
          </w:tcPr>
          <w:p w:rsidR="00AB6032" w:rsidRPr="00303AB8" w:rsidRDefault="00AB6032" w:rsidP="00AB6032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</w:tr>
      <w:tr w:rsidR="00AB6032" w:rsidRPr="00303AB8" w:rsidTr="004203A8">
        <w:tc>
          <w:tcPr>
            <w:tcW w:w="553" w:type="pct"/>
            <w:shd w:val="clear" w:color="auto" w:fill="auto"/>
          </w:tcPr>
          <w:p w:rsidR="00AB6032" w:rsidRPr="00303AB8" w:rsidRDefault="00AB6032" w:rsidP="00AB6032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</w:tr>
      <w:tr w:rsidR="00AB6032" w:rsidRPr="00303AB8" w:rsidTr="004203A8">
        <w:tc>
          <w:tcPr>
            <w:tcW w:w="553" w:type="pct"/>
            <w:shd w:val="clear" w:color="auto" w:fill="auto"/>
          </w:tcPr>
          <w:p w:rsidR="00AB6032" w:rsidRPr="00303AB8" w:rsidRDefault="00AB6032" w:rsidP="00AB6032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</w:tr>
      <w:tr w:rsidR="00AB6032" w:rsidRPr="00303AB8" w:rsidTr="004203A8">
        <w:tc>
          <w:tcPr>
            <w:tcW w:w="553" w:type="pct"/>
            <w:shd w:val="clear" w:color="auto" w:fill="auto"/>
          </w:tcPr>
          <w:p w:rsidR="00AB6032" w:rsidRPr="00303AB8" w:rsidRDefault="00AB6032" w:rsidP="00AB6032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</w:tr>
      <w:tr w:rsidR="00AB6032" w:rsidRPr="00303AB8" w:rsidTr="004203A8">
        <w:tc>
          <w:tcPr>
            <w:tcW w:w="553" w:type="pct"/>
            <w:shd w:val="clear" w:color="auto" w:fill="auto"/>
          </w:tcPr>
          <w:p w:rsidR="00AB6032" w:rsidRPr="00303AB8" w:rsidRDefault="00AB6032" w:rsidP="00AB6032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AB6032" w:rsidRPr="00303AB8" w:rsidRDefault="00AB6032" w:rsidP="004203A8">
            <w:pPr>
              <w:rPr>
                <w:rFonts w:cs="Arial"/>
              </w:rPr>
            </w:pPr>
          </w:p>
        </w:tc>
      </w:tr>
    </w:tbl>
    <w:p w:rsidR="00AB6032" w:rsidRPr="00303AB8" w:rsidRDefault="00AB6032" w:rsidP="00AB6032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:rsidR="00AB6032" w:rsidRPr="00303AB8" w:rsidRDefault="00AB6032" w:rsidP="00AB6032">
      <w:pPr>
        <w:rPr>
          <w:rFonts w:cs="Arial"/>
        </w:rPr>
      </w:pPr>
    </w:p>
    <w:p w:rsidR="00AB6032" w:rsidRPr="00857778" w:rsidRDefault="00AB6032" w:rsidP="00AB6032">
      <w:pPr>
        <w:rPr>
          <w:rFonts w:cs="Arial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6"/>
      </w:tblGrid>
      <w:tr w:rsidR="00AB6032" w:rsidRPr="003503E7" w:rsidTr="004203A8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:rsidR="00AB6032" w:rsidRPr="003503E7" w:rsidRDefault="00AB6032" w:rsidP="004203A8">
            <w:pPr>
              <w:rPr>
                <w:rFonts w:cs="Arial"/>
              </w:rPr>
            </w:pPr>
            <w:r>
              <w:rPr>
                <w:rFonts w:cs="Arial"/>
              </w:rPr>
              <w:t>Onderwerp aanbesteding</w:t>
            </w:r>
          </w:p>
        </w:tc>
        <w:tc>
          <w:tcPr>
            <w:tcW w:w="7436" w:type="dxa"/>
            <w:vAlign w:val="center"/>
          </w:tcPr>
          <w:p w:rsidR="00AB6032" w:rsidRPr="003503E7" w:rsidRDefault="00AB6032" w:rsidP="004203A8">
            <w:pPr>
              <w:rPr>
                <w:rFonts w:cs="Arial"/>
              </w:rPr>
            </w:pPr>
          </w:p>
        </w:tc>
      </w:tr>
      <w:tr w:rsidR="00AB6032" w:rsidRPr="003503E7" w:rsidTr="004203A8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:rsidR="00AB6032" w:rsidRPr="003503E7" w:rsidRDefault="00AB6032" w:rsidP="004203A8">
            <w:pPr>
              <w:rPr>
                <w:rFonts w:cs="Arial"/>
              </w:rPr>
            </w:pPr>
            <w:r w:rsidRPr="003503E7">
              <w:rPr>
                <w:rFonts w:cs="Arial"/>
              </w:rPr>
              <w:t>Naam inschrijver</w:t>
            </w:r>
          </w:p>
        </w:tc>
        <w:tc>
          <w:tcPr>
            <w:tcW w:w="7436" w:type="dxa"/>
            <w:vAlign w:val="center"/>
          </w:tcPr>
          <w:p w:rsidR="00AB6032" w:rsidRPr="003503E7" w:rsidRDefault="00AB6032" w:rsidP="004203A8">
            <w:pPr>
              <w:rPr>
                <w:rFonts w:cs="Arial"/>
              </w:rPr>
            </w:pPr>
          </w:p>
        </w:tc>
      </w:tr>
      <w:tr w:rsidR="00AB6032" w:rsidRPr="003503E7" w:rsidTr="004203A8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:rsidR="00AB6032" w:rsidRPr="003503E7" w:rsidRDefault="00AB6032" w:rsidP="004203A8">
            <w:pPr>
              <w:rPr>
                <w:rFonts w:cs="Arial"/>
              </w:rPr>
            </w:pPr>
            <w:r>
              <w:rPr>
                <w:rFonts w:cs="Arial"/>
              </w:rPr>
              <w:t>Contactgegevens vraagsteller (Telefoon + E-mail)</w:t>
            </w:r>
          </w:p>
        </w:tc>
        <w:tc>
          <w:tcPr>
            <w:tcW w:w="7436" w:type="dxa"/>
            <w:vAlign w:val="center"/>
          </w:tcPr>
          <w:p w:rsidR="00AB6032" w:rsidRPr="003503E7" w:rsidRDefault="00AB6032" w:rsidP="004203A8">
            <w:pPr>
              <w:rPr>
                <w:rFonts w:cs="Arial"/>
              </w:rPr>
            </w:pPr>
          </w:p>
        </w:tc>
      </w:tr>
    </w:tbl>
    <w:p w:rsidR="00AB6032" w:rsidRPr="00137616" w:rsidRDefault="00AB6032" w:rsidP="00AB6032">
      <w:pPr>
        <w:rPr>
          <w:rFonts w:cs="Arial"/>
        </w:rPr>
      </w:pPr>
    </w:p>
    <w:p w:rsidR="00AB6032" w:rsidRDefault="00AB6032" w:rsidP="00AB6032">
      <w:pPr>
        <w:rPr>
          <w:rFonts w:cs="Arial"/>
        </w:rPr>
      </w:pPr>
    </w:p>
    <w:p w:rsidR="00AB6032" w:rsidRPr="001B2544" w:rsidRDefault="00AB6032" w:rsidP="00AB6032">
      <w:pPr>
        <w:rPr>
          <w:rFonts w:cs="Arial"/>
          <w:i/>
        </w:rPr>
      </w:pPr>
      <w:r w:rsidRPr="001B2544">
        <w:rPr>
          <w:rFonts w:cs="Arial"/>
          <w:i/>
        </w:rPr>
        <w:t>Deze bijlage is ook als aparte bijlage in Word-formaat toegevoegd onder de naam:</w:t>
      </w:r>
    </w:p>
    <w:p w:rsidR="00AB6032" w:rsidRPr="001B2544" w:rsidRDefault="00AB6032" w:rsidP="00AB6032">
      <w:pPr>
        <w:rPr>
          <w:rFonts w:cs="Arial"/>
          <w:i/>
        </w:rPr>
      </w:pPr>
      <w:r w:rsidRPr="001B2544">
        <w:rPr>
          <w:rFonts w:cs="Arial"/>
          <w:i/>
        </w:rPr>
        <w:t>‘Drankenautomaten en -voorziening gemeente Ede - AD Bijlage 8 Formulier nota van inlichtingen.doc’</w:t>
      </w:r>
    </w:p>
    <w:p w:rsidR="001922B7" w:rsidRPr="00AC2695" w:rsidRDefault="001922B7"/>
    <w:sectPr w:rsidR="001922B7" w:rsidRPr="00AC2695" w:rsidSect="00857D6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740C57"/>
    <w:multiLevelType w:val="hybridMultilevel"/>
    <w:tmpl w:val="E1B8D7B8"/>
    <w:lvl w:ilvl="0" w:tplc="5E485F3E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032"/>
    <w:rsid w:val="001922B7"/>
    <w:rsid w:val="004B084D"/>
    <w:rsid w:val="007B6B8E"/>
    <w:rsid w:val="00857D61"/>
    <w:rsid w:val="008D2918"/>
    <w:rsid w:val="00AB6032"/>
    <w:rsid w:val="00AC2695"/>
    <w:rsid w:val="00B913E8"/>
    <w:rsid w:val="00D4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005F2C59-DF66-443F-81B3-395EAFE4C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B6032"/>
    <w:pPr>
      <w:spacing w:line="276" w:lineRule="auto"/>
    </w:pPr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customStyle="1" w:styleId="BijlagegenummerdAD">
    <w:name w:val="Bijlage genummerd AD"/>
    <w:basedOn w:val="Standaard"/>
    <w:next w:val="Standaard"/>
    <w:qFormat/>
    <w:rsid w:val="00AB6032"/>
    <w:pPr>
      <w:numPr>
        <w:numId w:val="3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7A67C123</Template>
  <TotalTime>0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Ede</Company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2018-06-12T12:35:00Z</dcterms:created>
  <dcterms:modified xsi:type="dcterms:W3CDTF">2018-06-12T12:35:00Z</dcterms:modified>
</cp:coreProperties>
</file>